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F8327" w14:textId="77777777" w:rsidR="0037729B" w:rsidRPr="0037729B" w:rsidRDefault="0037729B" w:rsidP="00073D2A">
      <w:pPr>
        <w:tabs>
          <w:tab w:val="left" w:pos="567"/>
        </w:tabs>
        <w:spacing w:line="360" w:lineRule="auto"/>
        <w:ind w:left="0" w:firstLine="0"/>
        <w:jc w:val="right"/>
        <w:rPr>
          <w:rFonts w:ascii="Open Sans" w:eastAsia="Lucida Sans Unicode" w:hAnsi="Open Sans" w:cs="Open Sans"/>
          <w:b/>
          <w:bCs/>
          <w:iCs/>
          <w:kern w:val="1"/>
          <w:sz w:val="24"/>
          <w:szCs w:val="24"/>
          <w:lang w:eastAsia="hi-IN" w:bidi="hi-IN"/>
        </w:rPr>
      </w:pPr>
      <w:r w:rsidRPr="0037729B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 xml:space="preserve">Załącznik Nr 6 do </w:t>
      </w:r>
      <w:r w:rsidR="00883183">
        <w:rPr>
          <w:rFonts w:ascii="Open Sans" w:eastAsia="Lucida Sans Unicode" w:hAnsi="Open Sans" w:cs="Open Sans"/>
          <w:bCs/>
          <w:iCs/>
          <w:kern w:val="1"/>
          <w:sz w:val="24"/>
          <w:szCs w:val="24"/>
          <w:lang w:eastAsia="hi-IN" w:bidi="hi-IN"/>
        </w:rPr>
        <w:t>SWZ</w:t>
      </w:r>
    </w:p>
    <w:p w14:paraId="62C740B0" w14:textId="77777777" w:rsidR="0037729B" w:rsidRPr="0037729B" w:rsidRDefault="0037729B" w:rsidP="00073D2A">
      <w:pPr>
        <w:pStyle w:val="TreA"/>
        <w:tabs>
          <w:tab w:val="left" w:pos="567"/>
        </w:tabs>
        <w:spacing w:line="360" w:lineRule="auto"/>
        <w:jc w:val="both"/>
        <w:rPr>
          <w:rStyle w:val="Brak"/>
          <w:rFonts w:ascii="Open Sans" w:eastAsia="Helvetica Neue" w:hAnsi="Open Sans" w:cs="Open Sans"/>
          <w:b/>
          <w:bCs/>
          <w:iCs/>
        </w:rPr>
      </w:pPr>
      <w:r w:rsidRPr="0037729B">
        <w:rPr>
          <w:rStyle w:val="Brak"/>
          <w:rFonts w:ascii="Open Sans" w:hAnsi="Open Sans" w:cs="Open Sans"/>
          <w:b/>
          <w:bCs/>
          <w:iCs/>
        </w:rPr>
        <w:t>Wykonawca:</w:t>
      </w:r>
    </w:p>
    <w:p w14:paraId="110991C2" w14:textId="77777777" w:rsidR="0037729B" w:rsidRPr="0037729B" w:rsidRDefault="0037729B" w:rsidP="00073D2A">
      <w:pPr>
        <w:pStyle w:val="TreA"/>
        <w:tabs>
          <w:tab w:val="left" w:pos="567"/>
        </w:tabs>
        <w:spacing w:line="360" w:lineRule="auto"/>
        <w:jc w:val="both"/>
        <w:rPr>
          <w:rFonts w:ascii="Open Sans" w:hAnsi="Open Sans" w:cs="Open Sans"/>
          <w:iCs/>
        </w:rPr>
      </w:pPr>
      <w:r w:rsidRPr="0037729B">
        <w:rPr>
          <w:rFonts w:ascii="Open Sans" w:hAnsi="Open Sans" w:cs="Open Sans"/>
          <w:iCs/>
        </w:rPr>
        <w:t>…………………………………….</w:t>
      </w:r>
    </w:p>
    <w:p w14:paraId="37296F95" w14:textId="77777777" w:rsidR="0037729B" w:rsidRPr="0037729B" w:rsidRDefault="0037729B" w:rsidP="00073D2A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37729B">
        <w:rPr>
          <w:rFonts w:ascii="Open Sans" w:hAnsi="Open Sans" w:cs="Open Sans"/>
          <w:iCs/>
        </w:rPr>
        <w:t>…………………………………….</w:t>
      </w:r>
    </w:p>
    <w:p w14:paraId="4BAA7222" w14:textId="77777777" w:rsidR="0037729B" w:rsidRPr="0037729B" w:rsidRDefault="0037729B" w:rsidP="00073D2A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37729B">
        <w:rPr>
          <w:rFonts w:ascii="Open Sans" w:hAnsi="Open Sans" w:cs="Open Sans"/>
          <w:iCs/>
        </w:rPr>
        <w:t>…………………………………….</w:t>
      </w:r>
    </w:p>
    <w:p w14:paraId="64E9555F" w14:textId="77777777" w:rsidR="0037729B" w:rsidRPr="0037729B" w:rsidRDefault="0037729B" w:rsidP="00073D2A">
      <w:pPr>
        <w:pStyle w:val="TreA"/>
        <w:tabs>
          <w:tab w:val="left" w:pos="567"/>
        </w:tabs>
        <w:spacing w:line="360" w:lineRule="auto"/>
        <w:jc w:val="both"/>
        <w:rPr>
          <w:rFonts w:ascii="Open Sans" w:eastAsia="Helvetica Neue" w:hAnsi="Open Sans" w:cs="Open Sans"/>
          <w:iCs/>
        </w:rPr>
      </w:pPr>
      <w:r w:rsidRPr="0037729B">
        <w:rPr>
          <w:rFonts w:ascii="Open Sans" w:hAnsi="Open Sans" w:cs="Open Sans"/>
          <w:iCs/>
        </w:rPr>
        <w:t>…………………………………….</w:t>
      </w:r>
    </w:p>
    <w:p w14:paraId="667D013D" w14:textId="77777777" w:rsidR="0037729B" w:rsidRPr="0037729B" w:rsidRDefault="0037729B" w:rsidP="00073D2A">
      <w:pPr>
        <w:pStyle w:val="TreA"/>
        <w:tabs>
          <w:tab w:val="left" w:pos="567"/>
        </w:tabs>
        <w:spacing w:line="360" w:lineRule="auto"/>
        <w:jc w:val="both"/>
        <w:rPr>
          <w:rStyle w:val="Brak"/>
          <w:rFonts w:ascii="Open Sans" w:hAnsi="Open Sans" w:cs="Open Sans"/>
          <w:iCs/>
        </w:rPr>
      </w:pPr>
      <w:r w:rsidRPr="0037729B">
        <w:rPr>
          <w:rStyle w:val="Brak"/>
          <w:rFonts w:ascii="Open Sans" w:hAnsi="Open Sans" w:cs="Open Sans"/>
          <w:iCs/>
        </w:rPr>
        <w:t>(pełna nazwa/firma, adres, w zależności od</w:t>
      </w:r>
    </w:p>
    <w:p w14:paraId="64A5784B" w14:textId="77777777" w:rsidR="0037729B" w:rsidRDefault="0037729B" w:rsidP="00ED06AF">
      <w:pPr>
        <w:pStyle w:val="TreA"/>
        <w:tabs>
          <w:tab w:val="left" w:pos="567"/>
        </w:tabs>
        <w:spacing w:after="360" w:line="360" w:lineRule="auto"/>
        <w:jc w:val="both"/>
        <w:rPr>
          <w:rStyle w:val="Brak"/>
          <w:rFonts w:ascii="Open Sans" w:hAnsi="Open Sans" w:cs="Open Sans"/>
          <w:iCs/>
        </w:rPr>
      </w:pPr>
      <w:r w:rsidRPr="0037729B">
        <w:rPr>
          <w:rStyle w:val="Brak"/>
          <w:rFonts w:ascii="Open Sans" w:hAnsi="Open Sans" w:cs="Open Sans"/>
          <w:iCs/>
        </w:rPr>
        <w:t>podmiotu: NIP/PESEL, KRS/</w:t>
      </w:r>
      <w:proofErr w:type="spellStart"/>
      <w:r w:rsidRPr="0037729B">
        <w:rPr>
          <w:rStyle w:val="Brak"/>
          <w:rFonts w:ascii="Open Sans" w:hAnsi="Open Sans" w:cs="Open Sans"/>
          <w:iCs/>
        </w:rPr>
        <w:t>CEiDG</w:t>
      </w:r>
      <w:proofErr w:type="spellEnd"/>
      <w:r w:rsidRPr="0037729B">
        <w:rPr>
          <w:rStyle w:val="Brak"/>
          <w:rFonts w:ascii="Open Sans" w:hAnsi="Open Sans" w:cs="Open Sans"/>
          <w:iCs/>
        </w:rPr>
        <w:t>)</w:t>
      </w:r>
    </w:p>
    <w:p w14:paraId="4263BB20" w14:textId="77777777" w:rsidR="0037729B" w:rsidRDefault="0037729B" w:rsidP="00ED06AF">
      <w:pPr>
        <w:pStyle w:val="Styl1"/>
        <w:spacing w:before="0" w:after="360" w:line="360" w:lineRule="auto"/>
      </w:pPr>
      <w:r w:rsidRPr="0037729B">
        <w:t>WYKAZ ROBÓT BUDOWLANYCH ZERALZIOWANYCH W OKRESIE OSTATNICH 5</w:t>
      </w:r>
      <w:r w:rsidR="00A55F7E">
        <w:t xml:space="preserve"> </w:t>
      </w:r>
      <w:r w:rsidRPr="0037729B">
        <w:t>LAT PRZED UPŁYWEM TERMINU SKŁADANIA OFERT, A JEŻELI OKRES PROWADZENIA DZIAŁALNOŚCI JEST KRÓTSZY – W TYM OKRESIE.</w:t>
      </w:r>
    </w:p>
    <w:p w14:paraId="52998AF9" w14:textId="57B8524D" w:rsidR="0037729B" w:rsidRDefault="0037729B" w:rsidP="00073D2A">
      <w:pPr>
        <w:tabs>
          <w:tab w:val="left" w:pos="567"/>
        </w:tabs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37729B">
        <w:rPr>
          <w:rFonts w:ascii="Open Sans" w:hAnsi="Open Sans" w:cs="Open Sans"/>
          <w:iCs/>
          <w:sz w:val="24"/>
          <w:szCs w:val="24"/>
        </w:rPr>
        <w:t xml:space="preserve">Składając ofertę na realizację zamówienia pn. </w:t>
      </w:r>
      <w:r w:rsidRPr="0037729B">
        <w:rPr>
          <w:rFonts w:ascii="Open Sans" w:hAnsi="Open Sans" w:cs="Open Sans"/>
          <w:b/>
          <w:bCs/>
          <w:iCs/>
          <w:sz w:val="24"/>
          <w:szCs w:val="24"/>
        </w:rPr>
        <w:t>„</w:t>
      </w:r>
      <w:r w:rsidR="00AA684E" w:rsidRPr="00AA684E">
        <w:rPr>
          <w:rFonts w:ascii="Open Sans" w:hAnsi="Open Sans" w:cs="Open Sans"/>
          <w:b/>
          <w:sz w:val="24"/>
          <w:szCs w:val="24"/>
        </w:rPr>
        <w:t>Budowa sieci wodociągowej w ul. Batorego w Zgorzelcu</w:t>
      </w:r>
      <w:r w:rsidRPr="0037729B">
        <w:rPr>
          <w:rFonts w:ascii="Open Sans" w:hAnsi="Open Sans" w:cs="Open Sans"/>
          <w:b/>
          <w:bCs/>
          <w:iCs/>
          <w:sz w:val="24"/>
          <w:szCs w:val="24"/>
        </w:rPr>
        <w:t>”</w:t>
      </w:r>
      <w:r w:rsidRPr="0037729B">
        <w:rPr>
          <w:rFonts w:ascii="Open Sans" w:hAnsi="Open Sans" w:cs="Open Sans"/>
          <w:b/>
          <w:iCs/>
          <w:sz w:val="24"/>
          <w:szCs w:val="24"/>
        </w:rPr>
        <w:t xml:space="preserve">, </w:t>
      </w:r>
      <w:r w:rsidRPr="0037729B">
        <w:rPr>
          <w:rFonts w:ascii="Open Sans" w:hAnsi="Open Sans" w:cs="Open Sans"/>
          <w:iCs/>
          <w:sz w:val="24"/>
          <w:szCs w:val="24"/>
        </w:rPr>
        <w:t>oświadczam/-y, że w ciągu ostatnich 5 lat przed upływem terminu składania ofert, a jeżeli okres ten jest krótszy - w tym okresie,</w:t>
      </w:r>
      <w:r w:rsidRPr="0037729B">
        <w:rPr>
          <w:rFonts w:ascii="Open Sans" w:hAnsi="Open Sans" w:cs="Open Sans"/>
          <w:b/>
          <w:iCs/>
          <w:sz w:val="24"/>
          <w:szCs w:val="24"/>
        </w:rPr>
        <w:t xml:space="preserve"> </w:t>
      </w:r>
      <w:r w:rsidRPr="0037729B">
        <w:rPr>
          <w:rFonts w:ascii="Open Sans" w:hAnsi="Open Sans" w:cs="Open Sans"/>
          <w:iCs/>
          <w:sz w:val="24"/>
          <w:szCs w:val="24"/>
        </w:rPr>
        <w:t>zrealizowaliśmy następujące zamówienia spełniające warunki określone w SWZ:</w:t>
      </w:r>
    </w:p>
    <w:p w14:paraId="1F83EC4C" w14:textId="77777777" w:rsidR="00554973" w:rsidRDefault="00554973" w:rsidP="00073D2A">
      <w:pPr>
        <w:spacing w:line="360" w:lineRule="auto"/>
      </w:pPr>
      <w:r>
        <w:br w:type="page"/>
      </w:r>
    </w:p>
    <w:tbl>
      <w:tblPr>
        <w:tblW w:w="14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2151"/>
        <w:gridCol w:w="2151"/>
        <w:gridCol w:w="2152"/>
        <w:gridCol w:w="2151"/>
        <w:gridCol w:w="2152"/>
      </w:tblGrid>
      <w:tr w:rsidR="004D47AF" w:rsidRPr="004D47AF" w14:paraId="37CE13F9" w14:textId="77777777" w:rsidTr="005729BB">
        <w:trPr>
          <w:trHeight w:val="8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786C157" w14:textId="1B296E94" w:rsidR="0037729B" w:rsidRPr="004D47AF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7B3FA61" w14:textId="77777777" w:rsidR="0037729B" w:rsidRPr="004D47AF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Zamawiający/Inwestor</w:t>
            </w:r>
          </w:p>
          <w:p w14:paraId="6E99118F" w14:textId="77777777" w:rsidR="0037729B" w:rsidRPr="004D47AF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Nazwa i adres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1438F3E" w14:textId="77777777" w:rsidR="0037729B" w:rsidRPr="004D47AF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Nazwa zadania i lokalizacja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674F69F" w14:textId="2F3387B3" w:rsidR="0037729B" w:rsidRPr="00554973" w:rsidRDefault="0037729B" w:rsidP="00073D2A">
            <w:pPr>
              <w:pStyle w:val="Nagwek2"/>
              <w:tabs>
                <w:tab w:val="left" w:pos="567"/>
              </w:tabs>
              <w:spacing w:before="0" w:after="0" w:line="360" w:lineRule="auto"/>
              <w:jc w:val="center"/>
              <w:rPr>
                <w:rFonts w:ascii="Open Sans" w:hAnsi="Open Sans" w:cs="Open Sans"/>
                <w:b/>
                <w:bCs/>
                <w:iCs/>
                <w:color w:val="auto"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color w:val="auto"/>
                <w:sz w:val="24"/>
                <w:szCs w:val="24"/>
              </w:rPr>
              <w:t>Rodzaj wykonanych robót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026230D" w14:textId="77777777" w:rsidR="0037729B" w:rsidRPr="004D47AF" w:rsidRDefault="0037729B" w:rsidP="00073D2A">
            <w:pPr>
              <w:pStyle w:val="Nagwek1"/>
              <w:tabs>
                <w:tab w:val="left" w:pos="567"/>
              </w:tabs>
              <w:spacing w:before="0" w:after="0" w:line="360" w:lineRule="auto"/>
              <w:jc w:val="center"/>
              <w:rPr>
                <w:rFonts w:ascii="Open Sans" w:hAnsi="Open Sans" w:cs="Open Sans"/>
                <w:b/>
                <w:bCs/>
                <w:iCs/>
                <w:color w:val="auto"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color w:val="auto"/>
                <w:sz w:val="24"/>
                <w:szCs w:val="24"/>
              </w:rPr>
              <w:t>Wartość wykonanych robót</w:t>
            </w:r>
          </w:p>
          <w:p w14:paraId="321B9C24" w14:textId="77777777" w:rsidR="0037729B" w:rsidRPr="004D47AF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(brutto)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841D290" w14:textId="77777777" w:rsidR="0037729B" w:rsidRPr="004D47AF" w:rsidRDefault="0037729B" w:rsidP="00073D2A">
            <w:pPr>
              <w:pStyle w:val="Nagwek1"/>
              <w:tabs>
                <w:tab w:val="left" w:pos="567"/>
              </w:tabs>
              <w:spacing w:before="0" w:after="0" w:line="360" w:lineRule="auto"/>
              <w:jc w:val="center"/>
              <w:rPr>
                <w:rFonts w:ascii="Open Sans" w:hAnsi="Open Sans" w:cs="Open Sans"/>
                <w:b/>
                <w:bCs/>
                <w:iCs/>
                <w:color w:val="auto"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color w:val="auto"/>
                <w:sz w:val="24"/>
                <w:szCs w:val="24"/>
              </w:rPr>
              <w:t>Termin</w:t>
            </w:r>
          </w:p>
          <w:p w14:paraId="4037D513" w14:textId="77777777" w:rsidR="0037729B" w:rsidRPr="004D47AF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rozpoczęcia realizacji</w:t>
            </w:r>
          </w:p>
          <w:p w14:paraId="38F60FEC" w14:textId="77777777" w:rsidR="0037729B" w:rsidRPr="004D47AF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(</w:t>
            </w:r>
            <w:proofErr w:type="spellStart"/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dd</w:t>
            </w:r>
            <w:proofErr w:type="spellEnd"/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/mm/</w:t>
            </w:r>
            <w:proofErr w:type="spellStart"/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rr</w:t>
            </w:r>
            <w:proofErr w:type="spellEnd"/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2CD984A" w14:textId="77777777" w:rsidR="0037729B" w:rsidRPr="004D47AF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Termin zakończenia realizacji</w:t>
            </w:r>
          </w:p>
          <w:p w14:paraId="34583AA1" w14:textId="77777777" w:rsidR="0037729B" w:rsidRPr="004D47AF" w:rsidRDefault="0037729B" w:rsidP="00073D2A">
            <w:pPr>
              <w:tabs>
                <w:tab w:val="left" w:pos="567"/>
                <w:tab w:val="left" w:pos="2655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</w:pPr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(</w:t>
            </w:r>
            <w:proofErr w:type="spellStart"/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dd</w:t>
            </w:r>
            <w:proofErr w:type="spellEnd"/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/mm/</w:t>
            </w:r>
            <w:proofErr w:type="spellStart"/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rr</w:t>
            </w:r>
            <w:proofErr w:type="spellEnd"/>
            <w:r w:rsidRPr="004D47AF">
              <w:rPr>
                <w:rFonts w:ascii="Open Sans" w:hAnsi="Open Sans" w:cs="Open Sans"/>
                <w:b/>
                <w:bCs/>
                <w:iCs/>
                <w:sz w:val="24"/>
                <w:szCs w:val="24"/>
              </w:rPr>
              <w:t>)</w:t>
            </w:r>
          </w:p>
        </w:tc>
      </w:tr>
      <w:tr w:rsidR="0037729B" w:rsidRPr="0037729B" w14:paraId="6B3AB3B3" w14:textId="77777777" w:rsidTr="005729BB">
        <w:trPr>
          <w:trHeight w:val="15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F6FE" w14:textId="77777777" w:rsidR="0037729B" w:rsidRPr="0037729B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b/>
                <w:iCs/>
                <w:sz w:val="24"/>
                <w:szCs w:val="24"/>
              </w:rPr>
            </w:pPr>
            <w:r w:rsidRPr="0037729B">
              <w:rPr>
                <w:rFonts w:ascii="Open Sans" w:hAnsi="Open Sans" w:cs="Open Sans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DAC9" w14:textId="77777777" w:rsidR="0037729B" w:rsidRPr="0037729B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211E" w14:textId="77777777" w:rsidR="0037729B" w:rsidRPr="0037729B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9CD2" w14:textId="77777777" w:rsidR="0037729B" w:rsidRPr="0037729B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E9F9" w14:textId="77777777" w:rsidR="0037729B" w:rsidRPr="0037729B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jc w:val="center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CC72" w14:textId="77777777" w:rsidR="0037729B" w:rsidRPr="0037729B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2D33" w14:textId="77777777" w:rsidR="0037729B" w:rsidRPr="0037729B" w:rsidRDefault="0037729B" w:rsidP="00073D2A">
            <w:pPr>
              <w:tabs>
                <w:tab w:val="left" w:pos="567"/>
              </w:tabs>
              <w:spacing w:line="360" w:lineRule="auto"/>
              <w:ind w:left="0" w:firstLine="0"/>
              <w:rPr>
                <w:rFonts w:ascii="Open Sans" w:hAnsi="Open Sans" w:cs="Open Sans"/>
                <w:iCs/>
                <w:sz w:val="24"/>
                <w:szCs w:val="24"/>
              </w:rPr>
            </w:pPr>
          </w:p>
        </w:tc>
      </w:tr>
    </w:tbl>
    <w:p w14:paraId="460CC061" w14:textId="77777777" w:rsidR="0037729B" w:rsidRPr="0037729B" w:rsidRDefault="0037729B" w:rsidP="00073D2A">
      <w:pPr>
        <w:tabs>
          <w:tab w:val="left" w:pos="567"/>
        </w:tabs>
        <w:spacing w:line="360" w:lineRule="auto"/>
        <w:ind w:left="0" w:firstLine="0"/>
        <w:jc w:val="left"/>
        <w:rPr>
          <w:rStyle w:val="Brak"/>
          <w:rFonts w:ascii="Open Sans" w:eastAsia="Calibri" w:hAnsi="Open Sans" w:cs="Open Sans"/>
          <w:b/>
          <w:bCs/>
          <w:iCs/>
          <w:sz w:val="24"/>
          <w:szCs w:val="24"/>
        </w:rPr>
      </w:pPr>
      <w:r w:rsidRPr="0037729B">
        <w:rPr>
          <w:rStyle w:val="Brak"/>
          <w:rFonts w:ascii="Open Sans" w:eastAsia="Calibri" w:hAnsi="Open Sans" w:cs="Open Sans"/>
          <w:b/>
          <w:bCs/>
          <w:iCs/>
          <w:sz w:val="24"/>
          <w:szCs w:val="24"/>
        </w:rPr>
        <w:t>UWAGA:</w:t>
      </w:r>
    </w:p>
    <w:p w14:paraId="723D27DF" w14:textId="77777777" w:rsidR="0037729B" w:rsidRDefault="0037729B" w:rsidP="00ED06AF">
      <w:pPr>
        <w:tabs>
          <w:tab w:val="left" w:pos="567"/>
        </w:tabs>
        <w:spacing w:after="1080"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  <w:shd w:val="clear" w:color="auto" w:fill="FFFFFF"/>
        </w:rPr>
      </w:pPr>
      <w:r w:rsidRPr="0037729B">
        <w:rPr>
          <w:rStyle w:val="Brak"/>
          <w:rFonts w:ascii="Open Sans" w:eastAsia="Calibri" w:hAnsi="Open Sans" w:cs="Open Sans"/>
          <w:iCs/>
          <w:sz w:val="24"/>
          <w:szCs w:val="24"/>
        </w:rPr>
        <w:t xml:space="preserve">Do niniejszego wykazu należy dołączyć dowody określające czy te roboty zostały wykonane należycie, </w:t>
      </w:r>
      <w:r w:rsidRPr="0037729B">
        <w:rPr>
          <w:rFonts w:ascii="Open Sans" w:hAnsi="Open Sans" w:cs="Open Sans"/>
          <w:iCs/>
          <w:sz w:val="24"/>
          <w:szCs w:val="24"/>
          <w:shd w:val="clear" w:color="auto" w:fill="FFFFFF"/>
        </w:rPr>
        <w:t xml:space="preserve">przy czym dowodami, o których mowa, są referencje bądź inne dokumenty sporządzone przez podmiot, na rzecz którego roboty budowlane zostały </w:t>
      </w:r>
      <w:bookmarkStart w:id="0" w:name="_GoBack"/>
      <w:r w:rsidRPr="0037729B">
        <w:rPr>
          <w:rFonts w:ascii="Open Sans" w:hAnsi="Open Sans" w:cs="Open Sans"/>
          <w:iCs/>
          <w:sz w:val="24"/>
          <w:szCs w:val="24"/>
          <w:shd w:val="clear" w:color="auto" w:fill="FFFFFF"/>
        </w:rPr>
        <w:t>wykonane, a jeżeli wykonawca z przyczyn niezależnych od niego nie jest w stanie uzyskać tych dokumentów - inne odpowiednie dokumenty.</w:t>
      </w:r>
      <w:bookmarkEnd w:id="0"/>
    </w:p>
    <w:p w14:paraId="117978F1" w14:textId="230CF2DB" w:rsidR="0037729B" w:rsidRPr="0037729B" w:rsidRDefault="0037729B" w:rsidP="00073D2A">
      <w:pPr>
        <w:tabs>
          <w:tab w:val="left" w:pos="567"/>
        </w:tabs>
        <w:spacing w:line="360" w:lineRule="auto"/>
        <w:ind w:left="7938" w:firstLine="0"/>
        <w:jc w:val="center"/>
        <w:rPr>
          <w:rFonts w:ascii="Open Sans" w:hAnsi="Open Sans" w:cs="Open Sans"/>
          <w:iCs/>
          <w:sz w:val="24"/>
          <w:szCs w:val="24"/>
        </w:rPr>
      </w:pPr>
      <w:r w:rsidRPr="0037729B">
        <w:rPr>
          <w:rFonts w:ascii="Open Sans" w:hAnsi="Open Sans" w:cs="Open Sans"/>
          <w:iCs/>
          <w:sz w:val="24"/>
          <w:szCs w:val="24"/>
        </w:rPr>
        <w:t>Podpis Wykonawcy</w:t>
      </w:r>
    </w:p>
    <w:p w14:paraId="7C217948" w14:textId="42CD8DD4" w:rsidR="00596656" w:rsidRPr="005729BB" w:rsidRDefault="0037729B" w:rsidP="00073D2A">
      <w:pPr>
        <w:tabs>
          <w:tab w:val="left" w:pos="567"/>
        </w:tabs>
        <w:spacing w:line="360" w:lineRule="auto"/>
        <w:ind w:left="7938" w:firstLine="0"/>
        <w:jc w:val="center"/>
        <w:rPr>
          <w:rFonts w:ascii="Open Sans" w:hAnsi="Open Sans" w:cs="Open Sans"/>
          <w:iCs/>
          <w:sz w:val="24"/>
          <w:szCs w:val="24"/>
        </w:rPr>
      </w:pPr>
      <w:r w:rsidRPr="0037729B">
        <w:rPr>
          <w:rFonts w:ascii="Open Sans" w:hAnsi="Open Sans" w:cs="Open Sans"/>
          <w:iCs/>
          <w:sz w:val="24"/>
          <w:szCs w:val="24"/>
        </w:rPr>
        <w:t>lub upoważnionego przedstawiciela Wykonawcy</w:t>
      </w:r>
    </w:p>
    <w:sectPr w:rsidR="00596656" w:rsidRPr="005729BB" w:rsidSect="0037729B">
      <w:headerReference w:type="default" r:id="rId7"/>
      <w:footerReference w:type="default" r:id="rId8"/>
      <w:headerReference w:type="first" r:id="rId9"/>
      <w:pgSz w:w="16838" w:h="11906" w:orient="landscape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38699" w14:textId="77777777" w:rsidR="001D5550" w:rsidRDefault="001D5550" w:rsidP="000D192E">
      <w:r>
        <w:separator/>
      </w:r>
    </w:p>
  </w:endnote>
  <w:endnote w:type="continuationSeparator" w:id="0">
    <w:p w14:paraId="3B2FF2D9" w14:textId="77777777" w:rsidR="001D5550" w:rsidRDefault="001D5550" w:rsidP="000D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A8ABD3F" w14:textId="77777777" w:rsidR="000D192E" w:rsidRPr="00227A63" w:rsidRDefault="000D192E" w:rsidP="000D192E">
        <w:pPr>
          <w:pStyle w:val="Stopka"/>
          <w:jc w:val="center"/>
          <w:rPr>
            <w:sz w:val="24"/>
            <w:szCs w:val="24"/>
          </w:rPr>
        </w:pPr>
        <w:r w:rsidRPr="00227A63">
          <w:rPr>
            <w:rFonts w:ascii="Open Sans" w:hAnsi="Open Sans" w:cs="Open Sans"/>
            <w:sz w:val="24"/>
            <w:szCs w:val="24"/>
          </w:rPr>
          <w:fldChar w:fldCharType="begin"/>
        </w:r>
        <w:r w:rsidRPr="00227A63">
          <w:rPr>
            <w:rFonts w:ascii="Open Sans" w:hAnsi="Open Sans" w:cs="Open Sans"/>
            <w:sz w:val="24"/>
            <w:szCs w:val="24"/>
          </w:rPr>
          <w:instrText>PAGE   \* MERGEFORMAT</w:instrText>
        </w:r>
        <w:r w:rsidRPr="00227A63">
          <w:rPr>
            <w:rFonts w:ascii="Open Sans" w:hAnsi="Open Sans" w:cs="Open Sans"/>
            <w:sz w:val="24"/>
            <w:szCs w:val="24"/>
          </w:rPr>
          <w:fldChar w:fldCharType="separate"/>
        </w:r>
        <w:r w:rsidR="00ED06AF">
          <w:rPr>
            <w:rFonts w:ascii="Open Sans" w:hAnsi="Open Sans" w:cs="Open Sans"/>
            <w:noProof/>
            <w:sz w:val="24"/>
            <w:szCs w:val="24"/>
          </w:rPr>
          <w:t>2</w:t>
        </w:r>
        <w:r w:rsidRPr="00227A63">
          <w:rPr>
            <w:rFonts w:ascii="Open Sans" w:hAnsi="Open Sans" w:cs="Open Sans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2F0B7" w14:textId="77777777" w:rsidR="001D5550" w:rsidRDefault="001D5550" w:rsidP="000D192E">
      <w:r>
        <w:separator/>
      </w:r>
    </w:p>
  </w:footnote>
  <w:footnote w:type="continuationSeparator" w:id="0">
    <w:p w14:paraId="41D9D787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DDC26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BA657" w14:textId="77777777" w:rsidR="000430DF" w:rsidRDefault="000430DF" w:rsidP="0037729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2996C67" wp14:editId="12E09346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762D"/>
    <w:rsid w:val="00012950"/>
    <w:rsid w:val="000430DF"/>
    <w:rsid w:val="00071C8F"/>
    <w:rsid w:val="00073D2A"/>
    <w:rsid w:val="000A571B"/>
    <w:rsid w:val="000B5334"/>
    <w:rsid w:val="000D192E"/>
    <w:rsid w:val="001301CB"/>
    <w:rsid w:val="00140D7A"/>
    <w:rsid w:val="00171013"/>
    <w:rsid w:val="0017388C"/>
    <w:rsid w:val="0017534A"/>
    <w:rsid w:val="001A4D73"/>
    <w:rsid w:val="001D5550"/>
    <w:rsid w:val="0020769F"/>
    <w:rsid w:val="00227A63"/>
    <w:rsid w:val="00251203"/>
    <w:rsid w:val="00306375"/>
    <w:rsid w:val="00347671"/>
    <w:rsid w:val="0037729B"/>
    <w:rsid w:val="00403807"/>
    <w:rsid w:val="0045611D"/>
    <w:rsid w:val="00460B34"/>
    <w:rsid w:val="004D47AF"/>
    <w:rsid w:val="0052090D"/>
    <w:rsid w:val="00537038"/>
    <w:rsid w:val="00554973"/>
    <w:rsid w:val="005729BB"/>
    <w:rsid w:val="00596656"/>
    <w:rsid w:val="00634FE9"/>
    <w:rsid w:val="00664FE1"/>
    <w:rsid w:val="006B35AB"/>
    <w:rsid w:val="00723FE7"/>
    <w:rsid w:val="00727C70"/>
    <w:rsid w:val="00785A31"/>
    <w:rsid w:val="007C7FF0"/>
    <w:rsid w:val="007E7012"/>
    <w:rsid w:val="007F402A"/>
    <w:rsid w:val="0083046B"/>
    <w:rsid w:val="008337E7"/>
    <w:rsid w:val="00883183"/>
    <w:rsid w:val="008B3D3C"/>
    <w:rsid w:val="008B52AE"/>
    <w:rsid w:val="00960E83"/>
    <w:rsid w:val="0098657D"/>
    <w:rsid w:val="0099624F"/>
    <w:rsid w:val="009A10E9"/>
    <w:rsid w:val="00A3193D"/>
    <w:rsid w:val="00A50D98"/>
    <w:rsid w:val="00A55F7E"/>
    <w:rsid w:val="00A867A1"/>
    <w:rsid w:val="00AA684E"/>
    <w:rsid w:val="00AE553F"/>
    <w:rsid w:val="00B226D0"/>
    <w:rsid w:val="00C06310"/>
    <w:rsid w:val="00C10AFA"/>
    <w:rsid w:val="00C11E75"/>
    <w:rsid w:val="00C659A1"/>
    <w:rsid w:val="00D9547E"/>
    <w:rsid w:val="00DB7A70"/>
    <w:rsid w:val="00DD3C08"/>
    <w:rsid w:val="00E0473F"/>
    <w:rsid w:val="00E04BCA"/>
    <w:rsid w:val="00E4454E"/>
    <w:rsid w:val="00ED06AF"/>
    <w:rsid w:val="00F043D7"/>
    <w:rsid w:val="00F16109"/>
    <w:rsid w:val="00F41EF2"/>
    <w:rsid w:val="00F806DD"/>
    <w:rsid w:val="00F91A09"/>
    <w:rsid w:val="00FD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2C4140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785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85A3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reA">
    <w:name w:val="Treść A"/>
    <w:rsid w:val="00785A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Brak">
    <w:name w:val="Brak"/>
    <w:rsid w:val="00785A3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85A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85A31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Styl1">
    <w:name w:val="Styl1"/>
    <w:basedOn w:val="Nagwek1"/>
    <w:qFormat/>
    <w:rsid w:val="00554973"/>
    <w:pPr>
      <w:tabs>
        <w:tab w:val="left" w:pos="567"/>
      </w:tabs>
      <w:spacing w:line="276" w:lineRule="auto"/>
      <w:jc w:val="center"/>
    </w:pPr>
    <w:rPr>
      <w:rFonts w:ascii="Open Sans" w:hAnsi="Open Sans" w:cs="Open Sans"/>
      <w:b/>
      <w:i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29</TotalTime>
  <Pages>2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11</cp:revision>
  <dcterms:created xsi:type="dcterms:W3CDTF">2026-01-14T08:05:00Z</dcterms:created>
  <dcterms:modified xsi:type="dcterms:W3CDTF">2026-03-04T11:17:00Z</dcterms:modified>
</cp:coreProperties>
</file>